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7AFD4" w14:textId="77777777" w:rsidR="00477FAE" w:rsidRDefault="00477FAE" w:rsidP="00477F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WAYTE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08413B26" w14:textId="77777777" w:rsidR="00477FAE" w:rsidRDefault="00477FAE" w:rsidP="00477F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4986E032" w14:textId="77777777" w:rsidR="00477FAE" w:rsidRDefault="00477FAE" w:rsidP="00477F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53AB44" w14:textId="77777777" w:rsidR="00477FAE" w:rsidRDefault="00477FAE" w:rsidP="00477F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DE2605" w14:textId="77777777" w:rsidR="00477FAE" w:rsidRDefault="00477FAE" w:rsidP="00477FAE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7F65713E" w14:textId="77777777" w:rsidR="00477FAE" w:rsidRDefault="00477FAE" w:rsidP="00477FAE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71B65926" w14:textId="77777777" w:rsidR="00477FAE" w:rsidRDefault="00477FAE" w:rsidP="00477FAE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7B86E9EE" w14:textId="77777777" w:rsidR="00477FAE" w:rsidRDefault="00477FAE" w:rsidP="00477F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C95BA8" w14:textId="77777777" w:rsidR="00477FAE" w:rsidRDefault="00477FAE" w:rsidP="00477F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CDE9D0" w14:textId="77777777" w:rsidR="00477FAE" w:rsidRDefault="00477FAE" w:rsidP="00477F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March 2022</w:t>
      </w:r>
    </w:p>
    <w:p w14:paraId="1E98921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F355F" w14:textId="77777777" w:rsidR="00477FAE" w:rsidRDefault="00477FAE" w:rsidP="009139A6">
      <w:r>
        <w:separator/>
      </w:r>
    </w:p>
  </w:endnote>
  <w:endnote w:type="continuationSeparator" w:id="0">
    <w:p w14:paraId="35479BA9" w14:textId="77777777" w:rsidR="00477FAE" w:rsidRDefault="00477FA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B218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AED6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D95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9F591" w14:textId="77777777" w:rsidR="00477FAE" w:rsidRDefault="00477FAE" w:rsidP="009139A6">
      <w:r>
        <w:separator/>
      </w:r>
    </w:p>
  </w:footnote>
  <w:footnote w:type="continuationSeparator" w:id="0">
    <w:p w14:paraId="4D43F192" w14:textId="77777777" w:rsidR="00477FAE" w:rsidRDefault="00477FA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F75D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99F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F6D2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FAE"/>
    <w:rsid w:val="000666E0"/>
    <w:rsid w:val="002510B7"/>
    <w:rsid w:val="00477FA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14C99"/>
  <w15:chartTrackingRefBased/>
  <w15:docId w15:val="{99EDE4E8-84A2-4B10-9BAF-14D64CC0B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2022-07-01T20:50:00Z</dcterms:created>
  <dcterms:modified xsi:type="dcterms:W3CDTF">2022-07-01T20:50:00Z</dcterms:modified>
</cp:coreProperties>
</file>